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36C4D" w14:textId="065F8EBC" w:rsidR="00CD7529" w:rsidRDefault="00CD7529" w:rsidP="00B45D69">
      <w:pPr>
        <w:pStyle w:val="Glava"/>
        <w:numPr>
          <w:ilvl w:val="12"/>
          <w:numId w:val="0"/>
        </w:numPr>
        <w:tabs>
          <w:tab w:val="right" w:pos="496"/>
        </w:tabs>
        <w:ind w:left="5040"/>
        <w:rPr>
          <w:rFonts w:asciiTheme="minorHAnsi" w:hAnsiTheme="minorHAnsi" w:cstheme="minorHAnsi"/>
        </w:rPr>
      </w:pPr>
    </w:p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56175683" w14:textId="77777777" w:rsidR="00FC4E81" w:rsidRPr="00314A3A" w:rsidRDefault="00FC4E81" w:rsidP="00FC4E81">
      <w:pPr>
        <w:spacing w:line="276" w:lineRule="auto"/>
        <w:rPr>
          <w:rFonts w:ascii="Verdana" w:hAnsi="Verdana"/>
          <w:b/>
          <w:bCs/>
        </w:rPr>
      </w:pPr>
    </w:p>
    <w:p w14:paraId="585EBAED" w14:textId="150B5C41" w:rsidR="00FC4E81" w:rsidRDefault="00FC4E81" w:rsidP="00FC4E81">
      <w:pPr>
        <w:spacing w:line="276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  <w:sz w:val="22"/>
        </w:rPr>
        <w:t>S</w:t>
      </w:r>
      <w:r w:rsidRPr="00A83D64">
        <w:rPr>
          <w:rFonts w:ascii="Verdana" w:hAnsi="Verdana"/>
          <w:b/>
          <w:sz w:val="22"/>
        </w:rPr>
        <w:t xml:space="preserve">EZNAM USPOSOBLJENIH </w:t>
      </w:r>
      <w:r>
        <w:rPr>
          <w:rFonts w:ascii="Verdana" w:hAnsi="Verdana"/>
          <w:b/>
          <w:sz w:val="22"/>
        </w:rPr>
        <w:t xml:space="preserve">STROKOVNIH </w:t>
      </w:r>
      <w:r w:rsidRPr="00A83D64">
        <w:rPr>
          <w:rFonts w:ascii="Verdana" w:hAnsi="Verdana"/>
          <w:b/>
          <w:sz w:val="22"/>
        </w:rPr>
        <w:t>DELAVCEV</w:t>
      </w:r>
      <w:r>
        <w:rPr>
          <w:rFonts w:ascii="Verdana" w:hAnsi="Verdana"/>
          <w:b/>
        </w:rPr>
        <w:t xml:space="preserve"> 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5BE17C20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r w:rsidR="002C765A">
        <w:rPr>
          <w:rFonts w:asciiTheme="minorHAnsi" w:hAnsiTheme="minorHAnsi" w:cstheme="minorHAnsi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C765A">
        <w:rPr>
          <w:rFonts w:asciiTheme="minorHAnsi" w:hAnsiTheme="minorHAnsi" w:cstheme="minorHAnsi"/>
          <w:szCs w:val="20"/>
        </w:rPr>
        <w:instrText xml:space="preserve"> FORMTEXT </w:instrText>
      </w:r>
      <w:r w:rsidR="002C765A">
        <w:rPr>
          <w:rFonts w:asciiTheme="minorHAnsi" w:hAnsiTheme="minorHAnsi" w:cstheme="minorHAnsi"/>
          <w:szCs w:val="20"/>
        </w:rPr>
      </w:r>
      <w:r w:rsidR="002C765A">
        <w:rPr>
          <w:rFonts w:asciiTheme="minorHAnsi" w:hAnsiTheme="minorHAnsi" w:cstheme="minorHAnsi"/>
          <w:szCs w:val="20"/>
        </w:rPr>
        <w:fldChar w:fldCharType="separate"/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noProof/>
          <w:szCs w:val="20"/>
        </w:rPr>
        <w:t> </w:t>
      </w:r>
      <w:r w:rsidR="002C765A">
        <w:rPr>
          <w:rFonts w:asciiTheme="minorHAnsi" w:hAnsiTheme="minorHAnsi" w:cstheme="minorHAnsi"/>
          <w:szCs w:val="20"/>
        </w:rPr>
        <w:fldChar w:fldCharType="end"/>
      </w:r>
      <w:bookmarkEnd w:id="0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58A75A73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r w:rsidR="002C765A">
        <w:rPr>
          <w:rFonts w:asciiTheme="minorHAnsi" w:hAnsiTheme="minorHAnsi" w:cstheme="minorHAnsi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2C765A">
        <w:rPr>
          <w:rFonts w:asciiTheme="minorHAnsi" w:hAnsiTheme="minorHAnsi" w:cstheme="minorHAnsi"/>
        </w:rPr>
        <w:instrText xml:space="preserve"> FORMTEXT </w:instrText>
      </w:r>
      <w:r w:rsidR="002C765A">
        <w:rPr>
          <w:rFonts w:asciiTheme="minorHAnsi" w:hAnsiTheme="minorHAnsi" w:cstheme="minorHAnsi"/>
        </w:rPr>
      </w:r>
      <w:r w:rsidR="002C765A">
        <w:rPr>
          <w:rFonts w:asciiTheme="minorHAnsi" w:hAnsiTheme="minorHAnsi" w:cstheme="minorHAnsi"/>
        </w:rPr>
        <w:fldChar w:fldCharType="separate"/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  <w:noProof/>
        </w:rPr>
        <w:t> </w:t>
      </w:r>
      <w:r w:rsidR="002C765A">
        <w:rPr>
          <w:rFonts w:asciiTheme="minorHAnsi" w:hAnsiTheme="minorHAnsi" w:cstheme="minorHAnsi"/>
        </w:rPr>
        <w:fldChar w:fldCharType="end"/>
      </w:r>
      <w:bookmarkEnd w:id="1"/>
    </w:p>
    <w:p w14:paraId="71905EB7" w14:textId="6ECD2558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643F708F" w14:textId="77777777" w:rsidR="00805B4A" w:rsidRPr="00314A3A" w:rsidRDefault="00805B4A" w:rsidP="00805B4A">
      <w:pPr>
        <w:spacing w:line="276" w:lineRule="auto"/>
        <w:jc w:val="center"/>
        <w:rPr>
          <w:rFonts w:ascii="Verdana" w:hAnsi="Verdana"/>
        </w:rPr>
      </w:pPr>
      <w:r>
        <w:rPr>
          <w:rFonts w:ascii="Verdana" w:hAnsi="Verdana"/>
        </w:rPr>
        <w:t>Izvajanje strokovnih nalog s področja varnosti in zdravja pri delu ter varstva pred požarom</w:t>
      </w:r>
    </w:p>
    <w:p w14:paraId="4F1E9B7A" w14:textId="723AF7DA" w:rsidR="00805B4A" w:rsidRPr="00892F3A" w:rsidRDefault="00805B4A" w:rsidP="00CD7529">
      <w:pPr>
        <w:rPr>
          <w:rFonts w:asciiTheme="minorHAnsi" w:eastAsia="Times New Roman" w:hAnsiTheme="minorHAnsi" w:cstheme="minorHAnsi"/>
          <w:szCs w:val="20"/>
        </w:rPr>
      </w:pPr>
    </w:p>
    <w:p w14:paraId="17E05B8B" w14:textId="77777777" w:rsidR="007D0980" w:rsidRPr="00892F3A" w:rsidRDefault="007D0980" w:rsidP="007D0980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2126"/>
        <w:gridCol w:w="4394"/>
      </w:tblGrid>
      <w:tr w:rsidR="007D0980" w:rsidRPr="00892F3A" w14:paraId="36E0FDEC" w14:textId="77777777" w:rsidTr="00764C16">
        <w:trPr>
          <w:trHeight w:val="378"/>
        </w:trPr>
        <w:tc>
          <w:tcPr>
            <w:tcW w:w="2836" w:type="dxa"/>
            <w:vMerge w:val="restart"/>
            <w:vAlign w:val="center"/>
          </w:tcPr>
          <w:p w14:paraId="1524A044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Ime in priimek strokovnega delavca</w:t>
            </w:r>
          </w:p>
        </w:tc>
        <w:tc>
          <w:tcPr>
            <w:tcW w:w="2126" w:type="dxa"/>
            <w:vMerge w:val="restart"/>
            <w:vAlign w:val="center"/>
          </w:tcPr>
          <w:p w14:paraId="39251018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Delovno razmerje</w:t>
            </w:r>
          </w:p>
          <w:p w14:paraId="5DE735D2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(obkrožiti ustrezno)</w:t>
            </w:r>
          </w:p>
        </w:tc>
        <w:tc>
          <w:tcPr>
            <w:tcW w:w="4394" w:type="dxa"/>
            <w:vMerge w:val="restart"/>
            <w:vAlign w:val="center"/>
          </w:tcPr>
          <w:p w14:paraId="0A088F9C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Vrsta nalog</w:t>
            </w:r>
          </w:p>
          <w:p w14:paraId="057A10BE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(obkrožiti ustrezno)</w:t>
            </w:r>
          </w:p>
        </w:tc>
      </w:tr>
      <w:tr w:rsidR="007D0980" w:rsidRPr="00892F3A" w14:paraId="4189EF35" w14:textId="77777777" w:rsidTr="00764C16">
        <w:trPr>
          <w:trHeight w:val="378"/>
        </w:trPr>
        <w:tc>
          <w:tcPr>
            <w:tcW w:w="2836" w:type="dxa"/>
            <w:vMerge/>
          </w:tcPr>
          <w:p w14:paraId="707A29B6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  <w:vMerge/>
          </w:tcPr>
          <w:p w14:paraId="199F294D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394" w:type="dxa"/>
            <w:vMerge/>
          </w:tcPr>
          <w:p w14:paraId="0A001DF5" w14:textId="77777777" w:rsidR="007D0980" w:rsidRPr="00892F3A" w:rsidRDefault="007D0980" w:rsidP="00764C16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7D0980" w:rsidRPr="00892F3A" w14:paraId="6BD1F953" w14:textId="77777777" w:rsidTr="00764C16">
        <w:trPr>
          <w:trHeight w:val="900"/>
        </w:trPr>
        <w:tc>
          <w:tcPr>
            <w:tcW w:w="2836" w:type="dxa"/>
          </w:tcPr>
          <w:p w14:paraId="63AAAEBA" w14:textId="77777777" w:rsidR="007D0980" w:rsidRPr="00892F3A" w:rsidRDefault="007D0980" w:rsidP="00764C16">
            <w:pPr>
              <w:spacing w:line="276" w:lineRule="auto"/>
              <w:ind w:left="65" w:right="-1" w:firstLine="1243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</w:tcPr>
          <w:p w14:paraId="25FDF3AF" w14:textId="77777777" w:rsidR="007D0980" w:rsidRPr="00892F3A" w:rsidRDefault="007D0980" w:rsidP="00764C16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</w:p>
          <w:p w14:paraId="1A7A3973" w14:textId="77777777" w:rsidR="007D0980" w:rsidRPr="00892F3A" w:rsidRDefault="007D0980" w:rsidP="00764C16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ponudnikom</w:t>
            </w:r>
          </w:p>
          <w:p w14:paraId="5DFA9F15" w14:textId="77777777" w:rsidR="007D0980" w:rsidRPr="00892F3A" w:rsidRDefault="007D0980" w:rsidP="00764C16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podizvajalcem</w:t>
            </w:r>
          </w:p>
        </w:tc>
        <w:tc>
          <w:tcPr>
            <w:tcW w:w="4394" w:type="dxa"/>
          </w:tcPr>
          <w:p w14:paraId="72B5CC35" w14:textId="77777777" w:rsidR="007D0980" w:rsidRPr="00892F3A" w:rsidRDefault="007D0980" w:rsidP="00764C16">
            <w:pPr>
              <w:spacing w:line="276" w:lineRule="auto"/>
              <w:ind w:right="-1"/>
              <w:rPr>
                <w:rFonts w:asciiTheme="minorHAnsi" w:hAnsiTheme="minorHAnsi" w:cstheme="minorHAnsi"/>
                <w:szCs w:val="20"/>
              </w:rPr>
            </w:pPr>
          </w:p>
          <w:p w14:paraId="4367F674" w14:textId="77777777" w:rsidR="007D0980" w:rsidRPr="00892F3A" w:rsidRDefault="007D0980" w:rsidP="007D0980">
            <w:pPr>
              <w:pStyle w:val="Odstavekseznama"/>
              <w:numPr>
                <w:ilvl w:val="0"/>
                <w:numId w:val="35"/>
              </w:numPr>
              <w:spacing w:line="276" w:lineRule="auto"/>
              <w:ind w:left="314" w:right="-1" w:hanging="283"/>
              <w:jc w:val="left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organiziranje in izvajanje usposabljanja za VPP, izdelava podlag za revizijo požarnih redov, požarnih načrtov in načrtov evakuacije ter izvajanje drugih ukrepov VPP;</w:t>
            </w:r>
          </w:p>
          <w:p w14:paraId="06669AE2" w14:textId="77777777" w:rsidR="007D0980" w:rsidRPr="00505B5A" w:rsidRDefault="007D0980" w:rsidP="007D0980">
            <w:pPr>
              <w:pStyle w:val="Odstavekseznama"/>
              <w:numPr>
                <w:ilvl w:val="0"/>
                <w:numId w:val="35"/>
              </w:numPr>
              <w:spacing w:line="276" w:lineRule="auto"/>
              <w:ind w:left="314" w:right="-1" w:hanging="283"/>
              <w:jc w:val="left"/>
              <w:rPr>
                <w:rFonts w:asciiTheme="minorHAnsi" w:hAnsiTheme="minorHAnsi" w:cstheme="minorHAnsi"/>
                <w:szCs w:val="20"/>
              </w:rPr>
            </w:pPr>
            <w:r w:rsidRPr="00505B5A">
              <w:rPr>
                <w:rFonts w:asciiTheme="minorHAnsi" w:hAnsiTheme="minorHAnsi" w:cstheme="minorHAnsi"/>
                <w:szCs w:val="20"/>
              </w:rPr>
              <w:t>opravljanje periodičnih in drugih preiskav fizikalnih škodljivosti – toplotnih razmer in osvetljenosti v delovnem okolju;</w:t>
            </w:r>
          </w:p>
          <w:p w14:paraId="2950824E" w14:textId="77777777" w:rsidR="007D0980" w:rsidRPr="00892F3A" w:rsidRDefault="007D0980" w:rsidP="007D0980">
            <w:pPr>
              <w:pStyle w:val="Odstavekseznama"/>
              <w:numPr>
                <w:ilvl w:val="0"/>
                <w:numId w:val="35"/>
              </w:numPr>
              <w:spacing w:line="276" w:lineRule="auto"/>
              <w:ind w:left="314" w:right="-1" w:hanging="283"/>
              <w:jc w:val="left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opravljanje periodičnih in drugih pregledov in preizkusov delovne opreme;</w:t>
            </w:r>
          </w:p>
          <w:p w14:paraId="10A3B8A4" w14:textId="77777777" w:rsidR="007D0980" w:rsidRPr="00892F3A" w:rsidRDefault="007D0980" w:rsidP="007D0980">
            <w:pPr>
              <w:pStyle w:val="Odstavekseznama"/>
              <w:numPr>
                <w:ilvl w:val="0"/>
                <w:numId w:val="35"/>
              </w:numPr>
              <w:spacing w:line="276" w:lineRule="auto"/>
              <w:ind w:left="314" w:right="-1" w:hanging="283"/>
              <w:jc w:val="left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izvajanje periodičnih usposabljanj naročnikovih delavcev za varno delo;</w:t>
            </w:r>
          </w:p>
          <w:p w14:paraId="36761A0B" w14:textId="77777777" w:rsidR="007D0980" w:rsidRPr="00892F3A" w:rsidRDefault="007D0980" w:rsidP="007D0980">
            <w:pPr>
              <w:pStyle w:val="Odstavekseznama"/>
              <w:numPr>
                <w:ilvl w:val="0"/>
                <w:numId w:val="35"/>
              </w:numPr>
              <w:spacing w:line="276" w:lineRule="auto"/>
              <w:ind w:left="314" w:right="-1" w:hanging="283"/>
              <w:jc w:val="left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opravljanje drugih strokovnih nalog s področja VZD in VPP</w:t>
            </w:r>
          </w:p>
        </w:tc>
      </w:tr>
    </w:tbl>
    <w:p w14:paraId="30A87EBD" w14:textId="2BE69CD8" w:rsidR="0082245D" w:rsidRDefault="0082245D" w:rsidP="0082245D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p w14:paraId="491BE7E7" w14:textId="77777777" w:rsidR="00505B5A" w:rsidRDefault="00505B5A" w:rsidP="0082245D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tbl>
      <w:tblPr>
        <w:tblStyle w:val="Tabelamrea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2126"/>
        <w:gridCol w:w="4394"/>
      </w:tblGrid>
      <w:tr w:rsidR="00505B5A" w:rsidRPr="00892F3A" w14:paraId="6C11B584" w14:textId="77777777" w:rsidTr="00515A08">
        <w:trPr>
          <w:trHeight w:val="378"/>
        </w:trPr>
        <w:tc>
          <w:tcPr>
            <w:tcW w:w="2836" w:type="dxa"/>
            <w:vMerge w:val="restart"/>
            <w:vAlign w:val="center"/>
          </w:tcPr>
          <w:p w14:paraId="14E03BEA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Ime in priimek strokovnega delavca</w:t>
            </w:r>
          </w:p>
        </w:tc>
        <w:tc>
          <w:tcPr>
            <w:tcW w:w="2126" w:type="dxa"/>
            <w:vMerge w:val="restart"/>
            <w:vAlign w:val="center"/>
          </w:tcPr>
          <w:p w14:paraId="79673BF3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Delovno razmerje</w:t>
            </w:r>
          </w:p>
          <w:p w14:paraId="0873BF1C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(obkrožiti ustrezno)</w:t>
            </w:r>
          </w:p>
        </w:tc>
        <w:tc>
          <w:tcPr>
            <w:tcW w:w="4394" w:type="dxa"/>
            <w:vMerge w:val="restart"/>
            <w:vAlign w:val="center"/>
          </w:tcPr>
          <w:p w14:paraId="5B7742F4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92F3A">
              <w:rPr>
                <w:rFonts w:asciiTheme="minorHAnsi" w:hAnsiTheme="minorHAnsi" w:cstheme="minorHAnsi"/>
                <w:b/>
                <w:szCs w:val="20"/>
              </w:rPr>
              <w:t>Vrsta nalog</w:t>
            </w:r>
          </w:p>
          <w:p w14:paraId="095063CF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(obkrožiti ustrezno)</w:t>
            </w:r>
          </w:p>
        </w:tc>
      </w:tr>
      <w:tr w:rsidR="00505B5A" w:rsidRPr="00892F3A" w14:paraId="0197D498" w14:textId="77777777" w:rsidTr="00515A08">
        <w:trPr>
          <w:trHeight w:val="378"/>
        </w:trPr>
        <w:tc>
          <w:tcPr>
            <w:tcW w:w="2836" w:type="dxa"/>
            <w:vMerge/>
          </w:tcPr>
          <w:p w14:paraId="7E6D876E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  <w:vMerge/>
          </w:tcPr>
          <w:p w14:paraId="4AF1782D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4394" w:type="dxa"/>
            <w:vMerge/>
          </w:tcPr>
          <w:p w14:paraId="2C9C41DF" w14:textId="77777777" w:rsidR="00505B5A" w:rsidRPr="00892F3A" w:rsidRDefault="00505B5A" w:rsidP="00515A08">
            <w:pPr>
              <w:spacing w:line="276" w:lineRule="auto"/>
              <w:ind w:left="65" w:right="-1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505B5A" w:rsidRPr="00892F3A" w14:paraId="4201A383" w14:textId="77777777" w:rsidTr="00515A08">
        <w:trPr>
          <w:trHeight w:val="900"/>
        </w:trPr>
        <w:tc>
          <w:tcPr>
            <w:tcW w:w="2836" w:type="dxa"/>
          </w:tcPr>
          <w:p w14:paraId="38C370C2" w14:textId="77777777" w:rsidR="00505B5A" w:rsidRPr="00892F3A" w:rsidRDefault="00505B5A" w:rsidP="00505B5A">
            <w:pPr>
              <w:spacing w:line="276" w:lineRule="auto"/>
              <w:ind w:left="65" w:right="-1" w:firstLine="1243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126" w:type="dxa"/>
          </w:tcPr>
          <w:p w14:paraId="3CC99C64" w14:textId="77777777" w:rsidR="00505B5A" w:rsidRPr="00892F3A" w:rsidRDefault="00505B5A" w:rsidP="00505B5A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</w:p>
          <w:p w14:paraId="1D818C6F" w14:textId="77777777" w:rsidR="00505B5A" w:rsidRPr="00892F3A" w:rsidRDefault="00505B5A" w:rsidP="00505B5A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ponudnikom</w:t>
            </w:r>
          </w:p>
          <w:p w14:paraId="0DF54B94" w14:textId="77777777" w:rsidR="00505B5A" w:rsidRPr="00892F3A" w:rsidRDefault="00505B5A" w:rsidP="00505B5A">
            <w:pPr>
              <w:spacing w:line="276" w:lineRule="auto"/>
              <w:ind w:left="65" w:right="-1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S podizvajalcem</w:t>
            </w:r>
          </w:p>
        </w:tc>
        <w:tc>
          <w:tcPr>
            <w:tcW w:w="4394" w:type="dxa"/>
          </w:tcPr>
          <w:p w14:paraId="4061BA9C" w14:textId="77777777" w:rsidR="00505B5A" w:rsidRPr="00892F3A" w:rsidRDefault="00505B5A" w:rsidP="00505B5A">
            <w:pPr>
              <w:spacing w:line="276" w:lineRule="auto"/>
              <w:ind w:right="-1"/>
              <w:rPr>
                <w:rFonts w:asciiTheme="minorHAnsi" w:hAnsiTheme="minorHAnsi" w:cstheme="minorHAnsi"/>
                <w:szCs w:val="20"/>
              </w:rPr>
            </w:pPr>
          </w:p>
          <w:p w14:paraId="0040C120" w14:textId="299B8FE2" w:rsidR="00505B5A" w:rsidRPr="00505B5A" w:rsidRDefault="00505B5A" w:rsidP="00505B5A">
            <w:pPr>
              <w:pStyle w:val="Odstavekseznama"/>
              <w:numPr>
                <w:ilvl w:val="0"/>
                <w:numId w:val="38"/>
              </w:numPr>
              <w:spacing w:line="276" w:lineRule="auto"/>
              <w:ind w:left="348" w:right="-1" w:hanging="348"/>
              <w:jc w:val="left"/>
              <w:rPr>
                <w:rFonts w:asciiTheme="minorHAnsi" w:hAnsiTheme="minorHAnsi" w:cstheme="minorHAnsi"/>
                <w:szCs w:val="20"/>
              </w:rPr>
            </w:pPr>
            <w:r w:rsidRPr="00505B5A">
              <w:rPr>
                <w:rFonts w:asciiTheme="minorHAnsi" w:hAnsiTheme="minorHAnsi" w:cstheme="minorHAnsi"/>
                <w:szCs w:val="20"/>
              </w:rPr>
              <w:t>organiziranje in izvajanje usposabljanja za VPP, izdelava podlag za revizijo požarnih redov, požarnih načrtov in načrtov evakuacije ter izvajanje drugih ukrepov VPP;</w:t>
            </w:r>
          </w:p>
          <w:p w14:paraId="4F3DA2EB" w14:textId="77777777" w:rsidR="00505B5A" w:rsidRPr="00505B5A" w:rsidRDefault="00505B5A" w:rsidP="00505B5A">
            <w:pPr>
              <w:pStyle w:val="Odstavekseznama"/>
              <w:numPr>
                <w:ilvl w:val="0"/>
                <w:numId w:val="38"/>
              </w:numPr>
              <w:spacing w:line="276" w:lineRule="auto"/>
              <w:ind w:left="314" w:right="-1" w:hanging="283"/>
              <w:jc w:val="left"/>
              <w:rPr>
                <w:rFonts w:asciiTheme="minorHAnsi" w:hAnsiTheme="minorHAnsi" w:cstheme="minorHAnsi"/>
                <w:szCs w:val="20"/>
              </w:rPr>
            </w:pPr>
            <w:r w:rsidRPr="00505B5A">
              <w:rPr>
                <w:rFonts w:asciiTheme="minorHAnsi" w:hAnsiTheme="minorHAnsi" w:cstheme="minorHAnsi"/>
                <w:szCs w:val="20"/>
              </w:rPr>
              <w:t>opravljanje periodičnih in drugih preiskav fizikalnih škodljivosti – toplotnih razmer in osvetljenosti v delovnem okolju;</w:t>
            </w:r>
          </w:p>
          <w:p w14:paraId="0A9FF75B" w14:textId="77777777" w:rsidR="00505B5A" w:rsidRPr="00892F3A" w:rsidRDefault="00505B5A" w:rsidP="00505B5A">
            <w:pPr>
              <w:pStyle w:val="Odstavekseznama"/>
              <w:numPr>
                <w:ilvl w:val="0"/>
                <w:numId w:val="38"/>
              </w:numPr>
              <w:spacing w:line="276" w:lineRule="auto"/>
              <w:ind w:left="314" w:right="-1" w:hanging="283"/>
              <w:jc w:val="left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opravljanje periodičnih in drugih pregledov in preizkusov delovne opreme;</w:t>
            </w:r>
          </w:p>
          <w:p w14:paraId="35E101BA" w14:textId="77777777" w:rsidR="00505B5A" w:rsidRPr="00892F3A" w:rsidRDefault="00505B5A" w:rsidP="00505B5A">
            <w:pPr>
              <w:pStyle w:val="Odstavekseznama"/>
              <w:numPr>
                <w:ilvl w:val="0"/>
                <w:numId w:val="38"/>
              </w:numPr>
              <w:spacing w:line="276" w:lineRule="auto"/>
              <w:ind w:left="314" w:right="-1" w:hanging="283"/>
              <w:jc w:val="left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izvajanje periodičnih usposabljanj naročnikovih delavcev za varno delo;</w:t>
            </w:r>
          </w:p>
          <w:p w14:paraId="609EAA8C" w14:textId="140C01BB" w:rsidR="00505B5A" w:rsidRPr="00892F3A" w:rsidRDefault="00505B5A" w:rsidP="00505B5A">
            <w:pPr>
              <w:pStyle w:val="Odstavekseznama"/>
              <w:numPr>
                <w:ilvl w:val="0"/>
                <w:numId w:val="38"/>
              </w:numPr>
              <w:spacing w:line="276" w:lineRule="auto"/>
              <w:ind w:left="314" w:right="-1" w:hanging="283"/>
              <w:jc w:val="left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opravljanje drugih strokovnih nalog s področja VZD in VPP</w:t>
            </w:r>
          </w:p>
        </w:tc>
      </w:tr>
    </w:tbl>
    <w:p w14:paraId="493D78CE" w14:textId="77777777" w:rsidR="00505B5A" w:rsidRPr="00892F3A" w:rsidRDefault="00505B5A" w:rsidP="0082245D">
      <w:pPr>
        <w:spacing w:line="276" w:lineRule="auto"/>
        <w:ind w:hanging="567"/>
        <w:rPr>
          <w:rFonts w:asciiTheme="minorHAnsi" w:hAnsiTheme="minorHAnsi" w:cstheme="minorHAnsi"/>
          <w:szCs w:val="20"/>
        </w:rPr>
      </w:pPr>
    </w:p>
    <w:p w14:paraId="5B435516" w14:textId="5ABB9DEE" w:rsidR="00805B4A" w:rsidRPr="00892F3A" w:rsidRDefault="00805B4A" w:rsidP="00CD7529">
      <w:pPr>
        <w:rPr>
          <w:rFonts w:asciiTheme="minorHAnsi" w:eastAsia="Times New Roman" w:hAnsiTheme="minorHAnsi" w:cstheme="minorHAnsi"/>
          <w:szCs w:val="20"/>
        </w:rPr>
      </w:pPr>
    </w:p>
    <w:p w14:paraId="144AE058" w14:textId="77777777" w:rsidR="008B2BB0" w:rsidRPr="00892F3A" w:rsidRDefault="008B2BB0" w:rsidP="008B2BB0">
      <w:pPr>
        <w:spacing w:line="276" w:lineRule="auto"/>
        <w:rPr>
          <w:rFonts w:asciiTheme="minorHAnsi" w:hAnsiTheme="minorHAnsi" w:cstheme="minorHAnsi"/>
          <w:szCs w:val="20"/>
        </w:rPr>
      </w:pPr>
      <w:r w:rsidRPr="00892F3A">
        <w:rPr>
          <w:rFonts w:asciiTheme="minorHAnsi" w:hAnsiTheme="minorHAnsi" w:cstheme="minorHAnsi"/>
          <w:szCs w:val="20"/>
        </w:rPr>
        <w:t>(Ponudnik ustrezno podaljša tabelo, v kolikor želi navesti več strokovnih delavcev)</w:t>
      </w:r>
    </w:p>
    <w:p w14:paraId="6AA69910" w14:textId="77777777" w:rsidR="008B2BB0" w:rsidRPr="00892F3A" w:rsidRDefault="008B2BB0" w:rsidP="00CD7529">
      <w:pPr>
        <w:rPr>
          <w:rFonts w:asciiTheme="minorHAnsi" w:eastAsia="Times New Roman" w:hAnsiTheme="minorHAnsi" w:cstheme="minorHAnsi"/>
          <w:szCs w:val="20"/>
        </w:rPr>
      </w:pPr>
    </w:p>
    <w:p w14:paraId="61CD984D" w14:textId="77777777" w:rsidR="00C83B78" w:rsidRPr="00892F3A" w:rsidRDefault="00C83B78" w:rsidP="00C83B78">
      <w:pPr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eastAsia="Times New Roman" w:hAnsiTheme="minorHAnsi" w:cstheme="minorHAnsi"/>
          <w:szCs w:val="20"/>
        </w:rPr>
        <w:t>Pod kazensko in materialno odgovornostjo izjavljamo:</w:t>
      </w:r>
    </w:p>
    <w:p w14:paraId="2758A69B" w14:textId="31C4249A" w:rsidR="00C83B78" w:rsidRPr="00892F3A" w:rsidRDefault="00C83B78" w:rsidP="00C83B78">
      <w:pPr>
        <w:pStyle w:val="Odstavekseznama"/>
        <w:numPr>
          <w:ilvl w:val="0"/>
          <w:numId w:val="36"/>
        </w:numPr>
        <w:ind w:left="709" w:hanging="349"/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eastAsia="Times New Roman" w:hAnsiTheme="minorHAnsi" w:cstheme="minorHAnsi"/>
          <w:szCs w:val="20"/>
        </w:rPr>
        <w:t>da je vsak od zgoraj navedenih strokovnih delavcev usposobljen za opravljanje zgornjih nalog, kar dokazujemo s priloženimi zahtevanimi dokazili;</w:t>
      </w:r>
    </w:p>
    <w:p w14:paraId="0EFC509E" w14:textId="4CBD089A" w:rsidR="00C83B78" w:rsidRPr="00892F3A" w:rsidRDefault="00C83B78" w:rsidP="00C83B78">
      <w:pPr>
        <w:pStyle w:val="Odstavekseznama"/>
        <w:numPr>
          <w:ilvl w:val="0"/>
          <w:numId w:val="36"/>
        </w:numPr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eastAsia="Times New Roman" w:hAnsiTheme="minorHAnsi" w:cstheme="minorHAnsi"/>
          <w:szCs w:val="20"/>
        </w:rPr>
        <w:t>da imajo zgoraj navedeni strokovni delavci z nami oz. našim podizvajalcem sklenjeno delovno razmerje – pogodbo o zaposlitvi ter so nosilci in izvajalci nalog pri izvedbi predmetnih storitev;</w:t>
      </w:r>
    </w:p>
    <w:p w14:paraId="00AD7BBE" w14:textId="0AFFE1ED" w:rsidR="00C83B78" w:rsidRPr="00892F3A" w:rsidRDefault="00C83B78" w:rsidP="00C83B78">
      <w:pPr>
        <w:pStyle w:val="Odstavekseznama"/>
        <w:numPr>
          <w:ilvl w:val="0"/>
          <w:numId w:val="36"/>
        </w:numPr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eastAsia="Times New Roman" w:hAnsiTheme="minorHAnsi" w:cstheme="minorHAnsi"/>
          <w:szCs w:val="20"/>
        </w:rPr>
        <w:t>da bomo zagotavljali razpoložljivost zgoraj navedenih usposobljenih strokovnih delavcev ves čas izvajanja predmetnega javnega naročila v okviru zahtevanih rokov;</w:t>
      </w:r>
    </w:p>
    <w:p w14:paraId="3BCD51AB" w14:textId="158AFCBE" w:rsidR="00CD7529" w:rsidRPr="00892F3A" w:rsidRDefault="00C83B78" w:rsidP="00C83B78">
      <w:pPr>
        <w:pStyle w:val="Odstavekseznama"/>
        <w:numPr>
          <w:ilvl w:val="0"/>
          <w:numId w:val="36"/>
        </w:numPr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eastAsia="Times New Roman" w:hAnsiTheme="minorHAnsi" w:cstheme="minorHAnsi"/>
          <w:szCs w:val="20"/>
        </w:rPr>
        <w:t>morebitno vključevanje dodatnih strokovnih delavcev v izvedbo storitev ali zamenjavo obstoječih delavcev z novimi bomo izvedli le po predhodnem pisnem soglasju naročnika, pri čemer bomo zagotovili izpolnjevanje vseh zahtev iz predhodnih alinej.</w:t>
      </w:r>
    </w:p>
    <w:p w14:paraId="0B6E60B0" w14:textId="551F1E27" w:rsidR="009164A5" w:rsidRPr="00892F3A" w:rsidRDefault="009164A5" w:rsidP="00CD7529">
      <w:pPr>
        <w:rPr>
          <w:rFonts w:asciiTheme="minorHAnsi" w:eastAsia="Times New Roman" w:hAnsiTheme="minorHAnsi" w:cstheme="minorHAnsi"/>
          <w:szCs w:val="20"/>
        </w:rPr>
      </w:pPr>
    </w:p>
    <w:p w14:paraId="25D4B06F" w14:textId="100ECEFB" w:rsidR="00FC4E81" w:rsidRPr="00892F3A" w:rsidRDefault="00FC4E81" w:rsidP="00CD7529">
      <w:pPr>
        <w:rPr>
          <w:rFonts w:asciiTheme="minorHAnsi" w:eastAsia="Times New Roman" w:hAnsiTheme="minorHAnsi" w:cstheme="minorHAnsi"/>
          <w:szCs w:val="20"/>
        </w:rPr>
      </w:pPr>
    </w:p>
    <w:p w14:paraId="23273160" w14:textId="47BB7F17" w:rsidR="00C83B78" w:rsidRPr="00892F3A" w:rsidRDefault="004A420D" w:rsidP="00CD7529">
      <w:pPr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eastAsia="Times New Roman" w:hAnsiTheme="minorHAnsi" w:cstheme="minorHAnsi"/>
          <w:szCs w:val="20"/>
        </w:rPr>
        <w:t>Priloga: dokazila o usposobljenosti</w:t>
      </w:r>
      <w:r w:rsidR="00347507" w:rsidRPr="00892F3A">
        <w:rPr>
          <w:rFonts w:asciiTheme="minorHAnsi" w:eastAsia="Times New Roman" w:hAnsiTheme="minorHAnsi" w:cstheme="minorHAnsi"/>
          <w:szCs w:val="20"/>
        </w:rPr>
        <w:t>:</w:t>
      </w:r>
    </w:p>
    <w:p w14:paraId="7F07726A" w14:textId="58EAFB11" w:rsidR="00347507" w:rsidRPr="00892F3A" w:rsidRDefault="00AB765F" w:rsidP="00347507">
      <w:pPr>
        <w:pStyle w:val="Odstavekseznama"/>
        <w:numPr>
          <w:ilvl w:val="0"/>
          <w:numId w:val="37"/>
        </w:numPr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hAnsiTheme="minorHAnsi" w:cstheme="minorHAnsi"/>
          <w:szCs w:val="20"/>
        </w:rPr>
        <w:t>Veljavno potrdilo o opravljenem strokovnem izpitu iz varnosti in zdravja pri delu Ministrstva za delo, družino, socialne zadeve in enake možnosti</w:t>
      </w:r>
      <w:r w:rsidR="00877BC4" w:rsidRPr="00892F3A">
        <w:rPr>
          <w:rFonts w:asciiTheme="minorHAnsi" w:hAnsiTheme="minorHAnsi" w:cstheme="minorHAnsi"/>
          <w:szCs w:val="20"/>
        </w:rPr>
        <w:t>;</w:t>
      </w:r>
    </w:p>
    <w:p w14:paraId="421BE84D" w14:textId="79696DC2" w:rsidR="005D6CCE" w:rsidRPr="00892F3A" w:rsidRDefault="00277A46" w:rsidP="00347507">
      <w:pPr>
        <w:pStyle w:val="Odstavekseznama"/>
        <w:numPr>
          <w:ilvl w:val="0"/>
          <w:numId w:val="37"/>
        </w:numPr>
        <w:rPr>
          <w:rFonts w:asciiTheme="minorHAnsi" w:eastAsia="Times New Roman" w:hAnsiTheme="minorHAnsi" w:cstheme="minorHAnsi"/>
          <w:szCs w:val="20"/>
        </w:rPr>
      </w:pPr>
      <w:r w:rsidRPr="00892F3A">
        <w:rPr>
          <w:rFonts w:asciiTheme="minorHAnsi" w:hAnsiTheme="minorHAnsi" w:cstheme="minorHAnsi"/>
          <w:szCs w:val="20"/>
        </w:rPr>
        <w:t>Veljavno pooblastilo Uprave RS za zaščito in reševanje, pridobljeno na podlagi Pravilnika o usposabljanju in pooblastilih za izvajanje ukrepov varstva pred požarom</w:t>
      </w:r>
      <w:r w:rsidR="00C61CBB">
        <w:rPr>
          <w:rFonts w:asciiTheme="minorHAnsi" w:hAnsiTheme="minorHAnsi" w:cstheme="minorHAnsi"/>
          <w:szCs w:val="20"/>
        </w:rPr>
        <w:t>.</w:t>
      </w:r>
    </w:p>
    <w:p w14:paraId="5F2238CC" w14:textId="3EE9E5D1" w:rsidR="00FC4E81" w:rsidRPr="00892F3A" w:rsidRDefault="00FC4E81" w:rsidP="00CD7529">
      <w:pPr>
        <w:rPr>
          <w:rFonts w:asciiTheme="minorHAnsi" w:eastAsia="Times New Roman" w:hAnsiTheme="minorHAnsi" w:cstheme="minorHAnsi"/>
          <w:szCs w:val="20"/>
        </w:rPr>
      </w:pPr>
    </w:p>
    <w:p w14:paraId="2E22587F" w14:textId="77777777" w:rsidR="00FC4E81" w:rsidRPr="00892F3A" w:rsidRDefault="00FC4E81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5B526F" w:rsidRPr="00892F3A" w14:paraId="5CBCC2EB" w14:textId="77777777" w:rsidTr="00C93630">
        <w:trPr>
          <w:jc w:val="center"/>
        </w:trPr>
        <w:tc>
          <w:tcPr>
            <w:tcW w:w="2976" w:type="dxa"/>
            <w:hideMark/>
          </w:tcPr>
          <w:p w14:paraId="2A16193B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Kraj in datum:</w:t>
            </w:r>
          </w:p>
          <w:p w14:paraId="2CD2C53A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92F3A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892F3A">
              <w:rPr>
                <w:rFonts w:asciiTheme="minorHAnsi" w:hAnsiTheme="minorHAnsi" w:cstheme="minorHAnsi"/>
                <w:szCs w:val="20"/>
              </w:rPr>
            </w:r>
            <w:r w:rsidRPr="00892F3A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892F3A">
              <w:rPr>
                <w:rFonts w:asciiTheme="minorHAnsi" w:hAnsiTheme="minorHAnsi" w:cstheme="minorHAnsi"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CE4FEEA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68141D5D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hideMark/>
          </w:tcPr>
          <w:p w14:paraId="66B76820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252290AF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szCs w:val="20"/>
              </w:rPr>
              <w:t>Ime in priimek odgovorne osebe:</w:t>
            </w:r>
          </w:p>
          <w:p w14:paraId="3A15431F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asciiTheme="minorHAnsi" w:hAnsiTheme="minorHAnsi" w:cstheme="minorHAnsi"/>
                <w:szCs w:val="20"/>
              </w:rPr>
            </w:pPr>
            <w:r w:rsidRPr="00892F3A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92F3A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892F3A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892F3A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892F3A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892F3A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</w:p>
        </w:tc>
      </w:tr>
      <w:tr w:rsidR="005B526F" w:rsidRPr="00892F3A" w14:paraId="700C3175" w14:textId="77777777" w:rsidTr="00C93630">
        <w:trPr>
          <w:jc w:val="center"/>
        </w:trPr>
        <w:tc>
          <w:tcPr>
            <w:tcW w:w="2976" w:type="dxa"/>
          </w:tcPr>
          <w:p w14:paraId="508E9639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bCs/>
                <w:iCs/>
                <w:szCs w:val="20"/>
              </w:rPr>
            </w:pPr>
          </w:p>
        </w:tc>
        <w:tc>
          <w:tcPr>
            <w:tcW w:w="2976" w:type="dxa"/>
          </w:tcPr>
          <w:p w14:paraId="0925F548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103F8634" w14:textId="77777777" w:rsidR="005B526F" w:rsidRPr="00892F3A" w:rsidRDefault="005B526F" w:rsidP="00C9363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bCs/>
                <w:iCs/>
                <w:szCs w:val="20"/>
              </w:rPr>
            </w:pPr>
            <w:r w:rsidRPr="00892F3A">
              <w:rPr>
                <w:rFonts w:asciiTheme="minorHAnsi" w:hAnsiTheme="minorHAnsi" w:cstheme="minorHAnsi"/>
                <w:bCs/>
                <w:iCs/>
                <w:szCs w:val="20"/>
              </w:rPr>
              <w:t>Podpis odgovorne osebe</w:t>
            </w:r>
          </w:p>
        </w:tc>
      </w:tr>
    </w:tbl>
    <w:p w14:paraId="6BDD7673" w14:textId="77777777" w:rsidR="005B526F" w:rsidRPr="00052174" w:rsidRDefault="005B526F" w:rsidP="00CD7529">
      <w:pPr>
        <w:rPr>
          <w:rFonts w:asciiTheme="minorHAnsi" w:eastAsia="Times New Roman" w:hAnsiTheme="minorHAnsi" w:cstheme="minorHAnsi"/>
          <w:szCs w:val="20"/>
        </w:rPr>
      </w:pPr>
    </w:p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339FF2C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A322F9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2585F2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347A7A5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EF75987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232822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6B82ADF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2518DE6" w14:textId="77777777" w:rsidR="00CD7529" w:rsidRDefault="00CD7529" w:rsidP="00CD7529">
      <w:pPr>
        <w:rPr>
          <w:rFonts w:eastAsia="Times New Roman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CD7529" w:rsidRPr="00052174" w14:paraId="7859BA0E" w14:textId="77777777" w:rsidTr="00A927C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D75B7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CD7529" w:rsidRPr="00052174" w14:paraId="2DF85FB0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39D5B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D40489">
              <w:rPr>
                <w:rFonts w:asciiTheme="minorHAnsi" w:hAnsiTheme="minorHAnsi" w:cstheme="minorHAnsi"/>
                <w:szCs w:val="20"/>
              </w:rPr>
            </w:r>
            <w:r w:rsidR="00D40489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CD7529" w:rsidRPr="00052174" w14:paraId="1D23883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B9C2F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D40489">
              <w:rPr>
                <w:rFonts w:asciiTheme="minorHAnsi" w:hAnsiTheme="minorHAnsi" w:cstheme="minorHAnsi"/>
                <w:szCs w:val="20"/>
              </w:rPr>
            </w:r>
            <w:r w:rsidR="00D40489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ponudnik v skupni ponudbi</w:t>
            </w:r>
          </w:p>
        </w:tc>
      </w:tr>
      <w:tr w:rsidR="00CD7529" w:rsidRPr="00052174" w14:paraId="316C1B4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2DC1AE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D40489">
              <w:rPr>
                <w:rFonts w:asciiTheme="minorHAnsi" w:hAnsiTheme="minorHAnsi" w:cstheme="minorHAnsi"/>
                <w:szCs w:val="20"/>
              </w:rPr>
            </w:r>
            <w:r w:rsidR="00D40489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podizvajalec</w:t>
            </w:r>
          </w:p>
        </w:tc>
      </w:tr>
      <w:tr w:rsidR="00CD7529" w:rsidRPr="00052174" w14:paraId="3B0D0CCE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F88BA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D40489">
              <w:rPr>
                <w:rFonts w:asciiTheme="minorHAnsi" w:hAnsiTheme="minorHAnsi" w:cstheme="minorHAnsi"/>
                <w:szCs w:val="20"/>
              </w:rPr>
            </w:r>
            <w:r w:rsidR="00D40489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EB10E61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FE7BD24" w14:textId="77777777" w:rsidR="00F90F84" w:rsidRPr="00CD7529" w:rsidRDefault="00F90F84" w:rsidP="00CD7529"/>
    <w:sectPr w:rsidR="00F90F84" w:rsidRPr="00CD7529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F20DC" w14:textId="77777777" w:rsidR="00171A95" w:rsidRDefault="00171A95" w:rsidP="00107834">
      <w:pPr>
        <w:spacing w:line="240" w:lineRule="auto"/>
      </w:pPr>
      <w:r>
        <w:separator/>
      </w:r>
    </w:p>
  </w:endnote>
  <w:endnote w:type="continuationSeparator" w:id="0">
    <w:p w14:paraId="6BCA164F" w14:textId="77777777" w:rsidR="00171A95" w:rsidRDefault="00171A95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1D165391" w:rsidR="00314E5D" w:rsidRPr="00C97D5D" w:rsidRDefault="00505B5A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7127BF">
      <w:rPr>
        <w:rFonts w:asciiTheme="minorHAnsi" w:hAnsiTheme="minorHAnsi" w:cstheme="minorHAnsi"/>
        <w:bCs/>
        <w:iCs/>
        <w:sz w:val="16"/>
        <w:szCs w:val="16"/>
      </w:rPr>
      <w:t>302/2021/6-VZDVPP/902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EFEA7" w14:textId="4D93475B" w:rsidR="00314E5D" w:rsidRPr="00C97D5D" w:rsidRDefault="00D40489" w:rsidP="00831D98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  <w:highlight w:val="yellow"/>
      </w:rPr>
    </w:pPr>
    <w:r w:rsidRPr="007127BF">
      <w:rPr>
        <w:rFonts w:asciiTheme="minorHAnsi" w:hAnsiTheme="minorHAnsi" w:cstheme="minorHAnsi"/>
        <w:bCs/>
        <w:iCs/>
        <w:sz w:val="16"/>
        <w:szCs w:val="16"/>
      </w:rPr>
      <w:t>302/2021/6-VZDVPP/902</w:t>
    </w:r>
    <w:r w:rsidR="00C77BAE" w:rsidRPr="00C77BAE">
      <w:rPr>
        <w:rFonts w:asciiTheme="minorHAnsi" w:hAnsiTheme="minorHAnsi" w:cstheme="minorHAnsi"/>
        <w:sz w:val="16"/>
        <w:szCs w:val="16"/>
      </w:rPr>
      <w:tab/>
    </w:r>
    <w:r w:rsidR="00C77BAE" w:rsidRPr="00C77BAE">
      <w:rPr>
        <w:rFonts w:asciiTheme="minorHAnsi" w:hAnsiTheme="minorHAnsi" w:cstheme="minorHAnsi"/>
        <w:sz w:val="16"/>
        <w:szCs w:val="16"/>
      </w:rPr>
      <w:tab/>
      <w:t>stran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6A5F3" w14:textId="77777777" w:rsidR="00171A95" w:rsidRDefault="00171A95" w:rsidP="00107834">
      <w:pPr>
        <w:spacing w:line="240" w:lineRule="auto"/>
      </w:pPr>
      <w:r>
        <w:separator/>
      </w:r>
    </w:p>
  </w:footnote>
  <w:footnote w:type="continuationSeparator" w:id="0">
    <w:p w14:paraId="279EDD28" w14:textId="77777777" w:rsidR="00171A95" w:rsidRDefault="00171A95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4FDF4900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AA2A71">
      <w:rPr>
        <w:rFonts w:asciiTheme="minorHAnsi" w:hAnsiTheme="minorHAnsi" w:cstheme="minorHAnsi"/>
        <w:sz w:val="18"/>
        <w:szCs w:val="18"/>
      </w:rPr>
      <w:t>5</w:t>
    </w:r>
    <w:r w:rsidRPr="00052174">
      <w:rPr>
        <w:rFonts w:asciiTheme="minorHAnsi" w:hAnsiTheme="minorHAnsi" w:cstheme="minorHAnsi"/>
        <w:sz w:val="18"/>
        <w:szCs w:val="18"/>
      </w:rPr>
      <w:t xml:space="preserve">  »</w:t>
    </w:r>
    <w:r w:rsidR="00CC520D" w:rsidRPr="00CC520D">
      <w:rPr>
        <w:rFonts w:asciiTheme="minorHAnsi" w:hAnsiTheme="minorHAnsi" w:cstheme="minorHAnsi"/>
        <w:sz w:val="18"/>
        <w:szCs w:val="18"/>
      </w:rPr>
      <w:t>Seznam usposobljenih strokovnih delavcev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D5F5B"/>
    <w:multiLevelType w:val="hybridMultilevel"/>
    <w:tmpl w:val="EDD0D762"/>
    <w:lvl w:ilvl="0" w:tplc="C1347C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28079B"/>
    <w:multiLevelType w:val="hybridMultilevel"/>
    <w:tmpl w:val="614E6894"/>
    <w:lvl w:ilvl="0" w:tplc="04240019">
      <w:start w:val="1"/>
      <w:numFmt w:val="lowerLetter"/>
      <w:lvlText w:val="%1."/>
      <w:lvlJc w:val="left"/>
      <w:pPr>
        <w:ind w:left="191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306AE"/>
    <w:multiLevelType w:val="hybridMultilevel"/>
    <w:tmpl w:val="9FD43AA2"/>
    <w:lvl w:ilvl="0" w:tplc="D39476B4">
      <w:start w:val="1"/>
      <w:numFmt w:val="lowerLetter"/>
      <w:lvlText w:val="%1."/>
      <w:lvlJc w:val="left"/>
      <w:pPr>
        <w:ind w:left="1919" w:hanging="360"/>
      </w:pPr>
      <w:rPr>
        <w:rFonts w:asciiTheme="minorHAnsi" w:eastAsia="Calibr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4" w15:restartNumberingAfterBreak="0">
    <w:nsid w:val="69FC2723"/>
    <w:multiLevelType w:val="hybridMultilevel"/>
    <w:tmpl w:val="432445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3"/>
  </w:num>
  <w:num w:numId="4">
    <w:abstractNumId w:val="13"/>
  </w:num>
  <w:num w:numId="5">
    <w:abstractNumId w:val="15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27"/>
  </w:num>
  <w:num w:numId="11">
    <w:abstractNumId w:val="30"/>
  </w:num>
  <w:num w:numId="12">
    <w:abstractNumId w:val="18"/>
  </w:num>
  <w:num w:numId="13">
    <w:abstractNumId w:val="22"/>
  </w:num>
  <w:num w:numId="14">
    <w:abstractNumId w:val="14"/>
  </w:num>
  <w:num w:numId="15">
    <w:abstractNumId w:val="4"/>
  </w:num>
  <w:num w:numId="16">
    <w:abstractNumId w:val="10"/>
  </w:num>
  <w:num w:numId="17">
    <w:abstractNumId w:val="29"/>
  </w:num>
  <w:num w:numId="18">
    <w:abstractNumId w:val="32"/>
  </w:num>
  <w:num w:numId="19">
    <w:abstractNumId w:val="28"/>
  </w:num>
  <w:num w:numId="20">
    <w:abstractNumId w:val="12"/>
  </w:num>
  <w:num w:numId="21">
    <w:abstractNumId w:val="3"/>
  </w:num>
  <w:num w:numId="22">
    <w:abstractNumId w:val="19"/>
  </w:num>
  <w:num w:numId="23">
    <w:abstractNumId w:val="1"/>
  </w:num>
  <w:num w:numId="24">
    <w:abstractNumId w:val="20"/>
  </w:num>
  <w:num w:numId="25">
    <w:abstractNumId w:val="31"/>
  </w:num>
  <w:num w:numId="26">
    <w:abstractNumId w:val="25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7"/>
  </w:num>
  <w:num w:numId="30">
    <w:abstractNumId w:val="16"/>
  </w:num>
  <w:num w:numId="31">
    <w:abstractNumId w:val="17"/>
  </w:num>
  <w:num w:numId="3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9"/>
  </w:num>
  <w:num w:numId="34">
    <w:abstractNumId w:val="21"/>
  </w:num>
  <w:num w:numId="35">
    <w:abstractNumId w:val="8"/>
  </w:num>
  <w:num w:numId="36">
    <w:abstractNumId w:val="24"/>
  </w:num>
  <w:num w:numId="37">
    <w:abstractNumId w:val="5"/>
  </w:num>
  <w:num w:numId="3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834"/>
    <w:rsid w:val="00110FF4"/>
    <w:rsid w:val="0011549B"/>
    <w:rsid w:val="0011613B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49C9"/>
    <w:rsid w:val="00154ED1"/>
    <w:rsid w:val="00161010"/>
    <w:rsid w:val="00161559"/>
    <w:rsid w:val="00161942"/>
    <w:rsid w:val="00164F36"/>
    <w:rsid w:val="00165D3D"/>
    <w:rsid w:val="00165E85"/>
    <w:rsid w:val="00166B3B"/>
    <w:rsid w:val="00170C9C"/>
    <w:rsid w:val="001711A6"/>
    <w:rsid w:val="001716C5"/>
    <w:rsid w:val="00171A9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465D"/>
    <w:rsid w:val="001C5AE3"/>
    <w:rsid w:val="001C6056"/>
    <w:rsid w:val="001D46BA"/>
    <w:rsid w:val="001D6A27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77A46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58FE"/>
    <w:rsid w:val="002970AE"/>
    <w:rsid w:val="002A0E82"/>
    <w:rsid w:val="002A367F"/>
    <w:rsid w:val="002A4D70"/>
    <w:rsid w:val="002A6853"/>
    <w:rsid w:val="002B0C97"/>
    <w:rsid w:val="002B2B13"/>
    <w:rsid w:val="002B3547"/>
    <w:rsid w:val="002B5236"/>
    <w:rsid w:val="002B53EB"/>
    <w:rsid w:val="002B6CC5"/>
    <w:rsid w:val="002C035F"/>
    <w:rsid w:val="002C0D7D"/>
    <w:rsid w:val="002C173A"/>
    <w:rsid w:val="002C38FC"/>
    <w:rsid w:val="002C427C"/>
    <w:rsid w:val="002C5389"/>
    <w:rsid w:val="002C6EF7"/>
    <w:rsid w:val="002C765A"/>
    <w:rsid w:val="002D473D"/>
    <w:rsid w:val="002D4F2D"/>
    <w:rsid w:val="002D5895"/>
    <w:rsid w:val="002D6CB5"/>
    <w:rsid w:val="002E1FC3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39F3"/>
    <w:rsid w:val="00343A24"/>
    <w:rsid w:val="003468BE"/>
    <w:rsid w:val="00347507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A00D9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420D"/>
    <w:rsid w:val="004A62FF"/>
    <w:rsid w:val="004A7E58"/>
    <w:rsid w:val="004B4AED"/>
    <w:rsid w:val="004B4DB1"/>
    <w:rsid w:val="004B5BF5"/>
    <w:rsid w:val="004B7173"/>
    <w:rsid w:val="004B76DD"/>
    <w:rsid w:val="004B7F76"/>
    <w:rsid w:val="004C33B5"/>
    <w:rsid w:val="004C33C4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3D08"/>
    <w:rsid w:val="00504C1C"/>
    <w:rsid w:val="00505019"/>
    <w:rsid w:val="005051B7"/>
    <w:rsid w:val="00505B5A"/>
    <w:rsid w:val="00505EDD"/>
    <w:rsid w:val="00505FB5"/>
    <w:rsid w:val="00511EFA"/>
    <w:rsid w:val="005120D9"/>
    <w:rsid w:val="0051495C"/>
    <w:rsid w:val="005150E9"/>
    <w:rsid w:val="005178B0"/>
    <w:rsid w:val="005220C1"/>
    <w:rsid w:val="0052361B"/>
    <w:rsid w:val="0053094B"/>
    <w:rsid w:val="005312FE"/>
    <w:rsid w:val="0053178D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A2D08"/>
    <w:rsid w:val="005A370E"/>
    <w:rsid w:val="005A4097"/>
    <w:rsid w:val="005A4F13"/>
    <w:rsid w:val="005A4F72"/>
    <w:rsid w:val="005A653F"/>
    <w:rsid w:val="005B3D9F"/>
    <w:rsid w:val="005B48AD"/>
    <w:rsid w:val="005B526F"/>
    <w:rsid w:val="005B725E"/>
    <w:rsid w:val="005B7D38"/>
    <w:rsid w:val="005C2049"/>
    <w:rsid w:val="005C2FA6"/>
    <w:rsid w:val="005C3D8B"/>
    <w:rsid w:val="005C4D56"/>
    <w:rsid w:val="005C7C74"/>
    <w:rsid w:val="005D0986"/>
    <w:rsid w:val="005D4EAF"/>
    <w:rsid w:val="005D6A6B"/>
    <w:rsid w:val="005D6CCE"/>
    <w:rsid w:val="005D6E8B"/>
    <w:rsid w:val="005D7626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4360"/>
    <w:rsid w:val="00735066"/>
    <w:rsid w:val="00735CEB"/>
    <w:rsid w:val="00740347"/>
    <w:rsid w:val="00740921"/>
    <w:rsid w:val="00745C2F"/>
    <w:rsid w:val="0074755C"/>
    <w:rsid w:val="007511EA"/>
    <w:rsid w:val="00751240"/>
    <w:rsid w:val="00752F55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1EFA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0980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5B4A"/>
    <w:rsid w:val="00806A76"/>
    <w:rsid w:val="0080727F"/>
    <w:rsid w:val="00810DD4"/>
    <w:rsid w:val="008111A0"/>
    <w:rsid w:val="00811D7E"/>
    <w:rsid w:val="00812CA2"/>
    <w:rsid w:val="00821971"/>
    <w:rsid w:val="0082245D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69F"/>
    <w:rsid w:val="0085624D"/>
    <w:rsid w:val="00856D4D"/>
    <w:rsid w:val="00857974"/>
    <w:rsid w:val="00861EAC"/>
    <w:rsid w:val="0086206A"/>
    <w:rsid w:val="00863794"/>
    <w:rsid w:val="008658E0"/>
    <w:rsid w:val="00866E58"/>
    <w:rsid w:val="00871CDD"/>
    <w:rsid w:val="00875E11"/>
    <w:rsid w:val="00877060"/>
    <w:rsid w:val="00877BC4"/>
    <w:rsid w:val="008806EA"/>
    <w:rsid w:val="00883FD4"/>
    <w:rsid w:val="00885574"/>
    <w:rsid w:val="00886C18"/>
    <w:rsid w:val="00887743"/>
    <w:rsid w:val="00887C43"/>
    <w:rsid w:val="008913EC"/>
    <w:rsid w:val="00892F3A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1212"/>
    <w:rsid w:val="008B1594"/>
    <w:rsid w:val="008B16E9"/>
    <w:rsid w:val="008B1833"/>
    <w:rsid w:val="008B2333"/>
    <w:rsid w:val="008B2BB0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5F6E"/>
    <w:rsid w:val="009164A5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477A"/>
    <w:rsid w:val="009C5751"/>
    <w:rsid w:val="009C5A9D"/>
    <w:rsid w:val="009C5AF3"/>
    <w:rsid w:val="009C62C8"/>
    <w:rsid w:val="009C6475"/>
    <w:rsid w:val="009D0548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90174"/>
    <w:rsid w:val="00A9087A"/>
    <w:rsid w:val="00A91008"/>
    <w:rsid w:val="00A91109"/>
    <w:rsid w:val="00A92E83"/>
    <w:rsid w:val="00A96D2F"/>
    <w:rsid w:val="00AA0BE3"/>
    <w:rsid w:val="00AA1198"/>
    <w:rsid w:val="00AA18D5"/>
    <w:rsid w:val="00AA1C63"/>
    <w:rsid w:val="00AA2144"/>
    <w:rsid w:val="00AA27D2"/>
    <w:rsid w:val="00AA2A71"/>
    <w:rsid w:val="00AA38EC"/>
    <w:rsid w:val="00AA3CF1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B765F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4810"/>
    <w:rsid w:val="00B55B72"/>
    <w:rsid w:val="00B56EC8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0220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0B5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5AC8"/>
    <w:rsid w:val="00BF6F9D"/>
    <w:rsid w:val="00C000EA"/>
    <w:rsid w:val="00C02B89"/>
    <w:rsid w:val="00C03979"/>
    <w:rsid w:val="00C04C73"/>
    <w:rsid w:val="00C10375"/>
    <w:rsid w:val="00C10A35"/>
    <w:rsid w:val="00C12AA8"/>
    <w:rsid w:val="00C152B0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1CB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77BAE"/>
    <w:rsid w:val="00C80C9D"/>
    <w:rsid w:val="00C83B78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7DF0"/>
    <w:rsid w:val="00CB0FAC"/>
    <w:rsid w:val="00CB2D37"/>
    <w:rsid w:val="00CB6334"/>
    <w:rsid w:val="00CC01C4"/>
    <w:rsid w:val="00CC045C"/>
    <w:rsid w:val="00CC0765"/>
    <w:rsid w:val="00CC316D"/>
    <w:rsid w:val="00CC3A9A"/>
    <w:rsid w:val="00CC520D"/>
    <w:rsid w:val="00CC660E"/>
    <w:rsid w:val="00CD1DD0"/>
    <w:rsid w:val="00CD3D12"/>
    <w:rsid w:val="00CD55B9"/>
    <w:rsid w:val="00CD7529"/>
    <w:rsid w:val="00CE29B0"/>
    <w:rsid w:val="00CE3D01"/>
    <w:rsid w:val="00CE3DF1"/>
    <w:rsid w:val="00CE4127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0489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49DD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15F"/>
    <w:rsid w:val="00DF3EA2"/>
    <w:rsid w:val="00DF5310"/>
    <w:rsid w:val="00DF718E"/>
    <w:rsid w:val="00DF7965"/>
    <w:rsid w:val="00E00A95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6D3B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14B4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71010"/>
    <w:rsid w:val="00F716FB"/>
    <w:rsid w:val="00F72086"/>
    <w:rsid w:val="00F74850"/>
    <w:rsid w:val="00F75C90"/>
    <w:rsid w:val="00F8039E"/>
    <w:rsid w:val="00F8095F"/>
    <w:rsid w:val="00F838DB"/>
    <w:rsid w:val="00F860B8"/>
    <w:rsid w:val="00F86C4A"/>
    <w:rsid w:val="00F90F84"/>
    <w:rsid w:val="00F93910"/>
    <w:rsid w:val="00F9681C"/>
    <w:rsid w:val="00F97C9B"/>
    <w:rsid w:val="00FA0EDB"/>
    <w:rsid w:val="00FA1995"/>
    <w:rsid w:val="00FA1E6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E81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E0C"/>
    <w:rsid w:val="00FE5A1C"/>
    <w:rsid w:val="00FE606F"/>
    <w:rsid w:val="00FE70EE"/>
    <w:rsid w:val="00FE710B"/>
    <w:rsid w:val="00FF202A"/>
    <w:rsid w:val="00FF2566"/>
    <w:rsid w:val="00FF3665"/>
    <w:rsid w:val="00FF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DDD6A-6375-46C5-80C8-B8E80743F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37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3099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Špela Kotnik</dc:creator>
  <cp:keywords/>
  <dc:description/>
  <cp:lastModifiedBy>Špela Kotnik</cp:lastModifiedBy>
  <cp:revision>7</cp:revision>
  <cp:lastPrinted>2019-01-07T12:08:00Z</cp:lastPrinted>
  <dcterms:created xsi:type="dcterms:W3CDTF">2021-06-08T08:44:00Z</dcterms:created>
  <dcterms:modified xsi:type="dcterms:W3CDTF">2021-10-11T10:07:00Z</dcterms:modified>
</cp:coreProperties>
</file>